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172CE" w14:textId="77777777" w:rsidR="00A64128" w:rsidRDefault="00A64128" w:rsidP="00A64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KYGHLEY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A5E15CA" w14:textId="77777777" w:rsidR="00A64128" w:rsidRDefault="00A64128" w:rsidP="00A64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7676AEC3" w14:textId="77777777" w:rsidR="00A64128" w:rsidRDefault="00A64128" w:rsidP="00A64128">
      <w:pPr>
        <w:rPr>
          <w:rFonts w:ascii="Times New Roman" w:hAnsi="Times New Roman" w:cs="Times New Roman"/>
        </w:rPr>
      </w:pPr>
    </w:p>
    <w:p w14:paraId="421B5A83" w14:textId="77777777" w:rsidR="00A64128" w:rsidRDefault="00A64128" w:rsidP="00A64128">
      <w:pPr>
        <w:rPr>
          <w:rFonts w:ascii="Times New Roman" w:hAnsi="Times New Roman" w:cs="Times New Roman"/>
        </w:rPr>
      </w:pPr>
    </w:p>
    <w:p w14:paraId="2E6C2E2E" w14:textId="77777777" w:rsidR="00A64128" w:rsidRDefault="00A64128" w:rsidP="00A64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Richard </w:t>
      </w:r>
      <w:proofErr w:type="spellStart"/>
      <w:r>
        <w:rPr>
          <w:rFonts w:ascii="Times New Roman" w:hAnsi="Times New Roman" w:cs="Times New Roman"/>
        </w:rPr>
        <w:t>Lewkenore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 xml:space="preserve">(q.v.), Roger </w:t>
      </w:r>
      <w:proofErr w:type="spellStart"/>
      <w:r>
        <w:rPr>
          <w:rFonts w:ascii="Times New Roman" w:hAnsi="Times New Roman" w:cs="Times New Roman"/>
        </w:rPr>
        <w:t>Philepot</w:t>
      </w:r>
      <w:proofErr w:type="spellEnd"/>
      <w:r>
        <w:rPr>
          <w:rFonts w:ascii="Times New Roman" w:hAnsi="Times New Roman" w:cs="Times New Roman"/>
        </w:rPr>
        <w:t>(q.v.)</w:t>
      </w:r>
    </w:p>
    <w:p w14:paraId="07346558" w14:textId="77777777" w:rsidR="00A64128" w:rsidRDefault="00A64128" w:rsidP="00A64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Henry </w:t>
      </w:r>
      <w:proofErr w:type="spellStart"/>
      <w:r>
        <w:rPr>
          <w:rFonts w:ascii="Times New Roman" w:hAnsi="Times New Roman" w:cs="Times New Roman"/>
        </w:rPr>
        <w:t>Asshebourne</w:t>
      </w:r>
      <w:proofErr w:type="spellEnd"/>
      <w:r>
        <w:rPr>
          <w:rFonts w:ascii="Times New Roman" w:hAnsi="Times New Roman" w:cs="Times New Roman"/>
        </w:rPr>
        <w:t>(q.v.) made a plaint of writing against Henry</w:t>
      </w:r>
    </w:p>
    <w:p w14:paraId="00209127" w14:textId="77777777" w:rsidR="00A64128" w:rsidRDefault="00A64128" w:rsidP="00A64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Heydon(q.v.), John Clopton(q.v.), John Browne(q.v.), Thomas </w:t>
      </w:r>
      <w:proofErr w:type="spellStart"/>
      <w:r>
        <w:rPr>
          <w:rFonts w:ascii="Times New Roman" w:hAnsi="Times New Roman" w:cs="Times New Roman"/>
        </w:rPr>
        <w:t>Noreys</w:t>
      </w:r>
      <w:proofErr w:type="spellEnd"/>
      <w:r>
        <w:rPr>
          <w:rFonts w:ascii="Times New Roman" w:hAnsi="Times New Roman" w:cs="Times New Roman"/>
        </w:rPr>
        <w:t>(q.v.),</w:t>
      </w:r>
    </w:p>
    <w:p w14:paraId="7C6D30C6" w14:textId="77777777" w:rsidR="00A64128" w:rsidRDefault="00A64128" w:rsidP="00A64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Atkyns</w:t>
      </w:r>
      <w:proofErr w:type="spellEnd"/>
      <w:r>
        <w:rPr>
          <w:rFonts w:ascii="Times New Roman" w:hAnsi="Times New Roman" w:cs="Times New Roman"/>
        </w:rPr>
        <w:t>(q.v.) and James Hobart(q.v.).</w:t>
      </w:r>
    </w:p>
    <w:p w14:paraId="03F51133" w14:textId="77777777" w:rsidR="00A64128" w:rsidRDefault="00A64128" w:rsidP="00A64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BA1775D" w14:textId="77777777" w:rsidR="00A64128" w:rsidRDefault="00A64128" w:rsidP="00A64128">
      <w:pPr>
        <w:rPr>
          <w:rFonts w:ascii="Times New Roman" w:hAnsi="Times New Roman" w:cs="Times New Roman"/>
        </w:rPr>
      </w:pPr>
    </w:p>
    <w:p w14:paraId="2C6D2093" w14:textId="77777777" w:rsidR="00A64128" w:rsidRDefault="00A64128" w:rsidP="00A64128">
      <w:pPr>
        <w:rPr>
          <w:rFonts w:ascii="Times New Roman" w:hAnsi="Times New Roman" w:cs="Times New Roman"/>
        </w:rPr>
      </w:pPr>
    </w:p>
    <w:p w14:paraId="71876F8E" w14:textId="77777777" w:rsidR="00A64128" w:rsidRDefault="00A64128" w:rsidP="00A64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2018</w:t>
      </w:r>
    </w:p>
    <w:p w14:paraId="575AFC16" w14:textId="77777777" w:rsidR="006B2F86" w:rsidRPr="00E71FC3" w:rsidRDefault="00A641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53E0B" w14:textId="77777777" w:rsidR="00A64128" w:rsidRDefault="00A64128" w:rsidP="00E71FC3">
      <w:r>
        <w:separator/>
      </w:r>
    </w:p>
  </w:endnote>
  <w:endnote w:type="continuationSeparator" w:id="0">
    <w:p w14:paraId="660C67A0" w14:textId="77777777" w:rsidR="00A64128" w:rsidRDefault="00A641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478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5C9E2" w14:textId="77777777" w:rsidR="00A64128" w:rsidRDefault="00A64128" w:rsidP="00E71FC3">
      <w:r>
        <w:separator/>
      </w:r>
    </w:p>
  </w:footnote>
  <w:footnote w:type="continuationSeparator" w:id="0">
    <w:p w14:paraId="284D3504" w14:textId="77777777" w:rsidR="00A64128" w:rsidRDefault="00A641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128"/>
    <w:rsid w:val="001A7C09"/>
    <w:rsid w:val="00577BD5"/>
    <w:rsid w:val="00656CBA"/>
    <w:rsid w:val="006A1F77"/>
    <w:rsid w:val="00733BE7"/>
    <w:rsid w:val="00A6412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0346A"/>
  <w15:chartTrackingRefBased/>
  <w15:docId w15:val="{DA51EFB5-1ACF-418E-919D-A6F8B46D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41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641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2018-02-07T21:44:00Z</dcterms:created>
  <dcterms:modified xsi:type="dcterms:W3CDTF">2018-02-07T21:45:00Z</dcterms:modified>
</cp:coreProperties>
</file>